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left="5954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</w:p>
    <w:p w:rsidR="00B303C2" w:rsidRPr="00865981" w:rsidRDefault="00B303C2" w:rsidP="00D259A5">
      <w:pPr>
        <w:autoSpaceDE w:val="0"/>
        <w:autoSpaceDN w:val="0"/>
        <w:adjustRightInd w:val="0"/>
        <w:spacing w:line="288" w:lineRule="auto"/>
        <w:ind w:firstLine="5940"/>
        <w:rPr>
          <w:rFonts w:ascii="Times New Roman CYR" w:hAnsi="Times New Roman CYR" w:cs="Times New Roman CYR"/>
        </w:rPr>
      </w:pPr>
      <w:r w:rsidRPr="00865981">
        <w:rPr>
          <w:rFonts w:ascii="Times New Roman CYR" w:hAnsi="Times New Roman CYR" w:cs="Times New Roman CYR"/>
        </w:rPr>
        <w:t xml:space="preserve">И.о. зав. кафедрой  </w:t>
      </w:r>
    </w:p>
    <w:p w:rsidR="00B303C2" w:rsidRPr="00865981" w:rsidRDefault="00B303C2" w:rsidP="00D259A5">
      <w:pPr>
        <w:autoSpaceDE w:val="0"/>
        <w:autoSpaceDN w:val="0"/>
        <w:adjustRightInd w:val="0"/>
        <w:spacing w:line="288" w:lineRule="auto"/>
        <w:ind w:firstLine="5940"/>
        <w:rPr>
          <w:rFonts w:ascii="Times New Roman CYR" w:hAnsi="Times New Roman CYR" w:cs="Times New Roman CYR"/>
        </w:rPr>
      </w:pPr>
      <w:r w:rsidRPr="00865981">
        <w:rPr>
          <w:rFonts w:ascii="Times New Roman CYR" w:hAnsi="Times New Roman CYR" w:cs="Times New Roman CYR"/>
        </w:rPr>
        <w:t xml:space="preserve">педагогики </w:t>
      </w:r>
    </w:p>
    <w:p w:rsidR="00B303C2" w:rsidRPr="00865981" w:rsidRDefault="00B303C2" w:rsidP="00D259A5">
      <w:pPr>
        <w:autoSpaceDE w:val="0"/>
        <w:autoSpaceDN w:val="0"/>
        <w:adjustRightInd w:val="0"/>
        <w:spacing w:line="288" w:lineRule="auto"/>
        <w:ind w:firstLine="5940"/>
        <w:rPr>
          <w:rFonts w:ascii="Times New Roman CYR" w:hAnsi="Times New Roman CYR" w:cs="Times New Roman CYR"/>
        </w:rPr>
      </w:pPr>
      <w:r w:rsidRPr="00865981">
        <w:rPr>
          <w:rFonts w:ascii="Times New Roman CYR" w:hAnsi="Times New Roman CYR" w:cs="Times New Roman CYR"/>
        </w:rPr>
        <w:t>Ахмедьянова А.Х.</w:t>
      </w:r>
    </w:p>
    <w:p w:rsidR="00B303C2" w:rsidRPr="00865981" w:rsidRDefault="00B303C2" w:rsidP="00D259A5">
      <w:pPr>
        <w:autoSpaceDE w:val="0"/>
        <w:autoSpaceDN w:val="0"/>
        <w:adjustRightInd w:val="0"/>
        <w:spacing w:line="288" w:lineRule="auto"/>
        <w:ind w:firstLine="5940"/>
        <w:rPr>
          <w:rFonts w:ascii="Times New Roman CYR" w:hAnsi="Times New Roman CYR" w:cs="Times New Roman CYR"/>
        </w:rPr>
      </w:pPr>
      <w:r w:rsidRPr="00865981">
        <w:rPr>
          <w:rFonts w:ascii="Times New Roman CYR" w:hAnsi="Times New Roman CYR" w:cs="Times New Roman CYR"/>
        </w:rPr>
        <w:t>___________________</w:t>
      </w:r>
    </w:p>
    <w:p w:rsidR="00B303C2" w:rsidRPr="00865981" w:rsidRDefault="00B303C2" w:rsidP="00D259A5">
      <w:pPr>
        <w:autoSpaceDE w:val="0"/>
        <w:autoSpaceDN w:val="0"/>
        <w:adjustRightInd w:val="0"/>
        <w:spacing w:line="288" w:lineRule="auto"/>
        <w:ind w:firstLine="5940"/>
        <w:rPr>
          <w:rFonts w:ascii="Times New Roman CYR" w:hAnsi="Times New Roman CYR" w:cs="Times New Roman CYR"/>
        </w:rPr>
      </w:pPr>
      <w:r w:rsidRPr="00865981">
        <w:rPr>
          <w:rFonts w:ascii="Times New Roman CYR" w:hAnsi="Times New Roman CYR" w:cs="Times New Roman CYR"/>
        </w:rPr>
        <w:t xml:space="preserve">  «30» августа </w:t>
      </w:r>
      <w:smartTag w:uri="urn:schemas-microsoft-com:office:smarttags" w:element="metricconverter">
        <w:smartTagPr>
          <w:attr w:name="ProductID" w:val="2022 г"/>
        </w:smartTagPr>
        <w:r w:rsidRPr="00865981">
          <w:rPr>
            <w:rFonts w:ascii="Times New Roman CYR" w:hAnsi="Times New Roman CYR" w:cs="Times New Roman CYR"/>
          </w:rPr>
          <w:t>2022 г</w:t>
        </w:r>
      </w:smartTag>
      <w:r w:rsidRPr="00865981">
        <w:rPr>
          <w:rFonts w:ascii="Times New Roman CYR" w:hAnsi="Times New Roman CYR" w:cs="Times New Roman CYR"/>
        </w:rPr>
        <w:t>.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5940"/>
        <w:rPr>
          <w:rFonts w:ascii="Times New Roman CYR" w:hAnsi="Times New Roman CYR" w:cs="Times New Roman CYR"/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5940"/>
        <w:rPr>
          <w:rFonts w:ascii="Times New Roman CYR" w:hAnsi="Times New Roman CYR" w:cs="Times New Roman CYR"/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ТЕХНОЛОГИЧЕСКАЯ КАРТА ДИСЦИПЛИНЫ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B303C2" w:rsidRPr="001C07E4" w:rsidRDefault="00B303C2" w:rsidP="00D259A5">
      <w:pPr>
        <w:spacing w:line="288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b/>
          <w:sz w:val="28"/>
          <w:szCs w:val="28"/>
          <w:shd w:val="clear" w:color="auto" w:fill="FFFFFF"/>
        </w:rPr>
      </w:pPr>
      <w:r w:rsidRPr="001C07E4">
        <w:rPr>
          <w:b/>
          <w:sz w:val="28"/>
          <w:szCs w:val="28"/>
          <w:shd w:val="clear" w:color="auto" w:fill="FFFFFF"/>
        </w:rPr>
        <w:t xml:space="preserve">К.М.01.10 Психолого-педагогическое сопровождение инклюзивного образования 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>Рекомендуется для направления подготовки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 w:rsidRPr="001C07E4">
        <w:rPr>
          <w:b/>
          <w:bCs/>
          <w:sz w:val="28"/>
          <w:szCs w:val="28"/>
        </w:rPr>
        <w:t xml:space="preserve">44.03.01 </w:t>
      </w: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 xml:space="preserve">Педагогическое образование </w:t>
      </w:r>
    </w:p>
    <w:p w:rsidR="00B303C2" w:rsidRPr="001C07E4" w:rsidRDefault="00B303C2" w:rsidP="00D259A5">
      <w:pPr>
        <w:spacing w:line="288" w:lineRule="auto"/>
        <w:ind w:right="-483"/>
        <w:jc w:val="center"/>
        <w:rPr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>Направленность (профиль)</w:t>
      </w: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C07E4">
        <w:rPr>
          <w:rFonts w:ascii="Times New Roman CYR" w:hAnsi="Times New Roman CYR" w:cs="Times New Roman CYR"/>
          <w:bCs/>
          <w:sz w:val="28"/>
          <w:szCs w:val="28"/>
        </w:rPr>
        <w:t>для</w:t>
      </w: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C07E4">
        <w:rPr>
          <w:sz w:val="28"/>
          <w:szCs w:val="28"/>
        </w:rPr>
        <w:t>всех профилей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>квалификация выпускника: бакалавр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right="-483"/>
        <w:jc w:val="center"/>
        <w:rPr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751402">
        <w:rPr>
          <w:rFonts w:ascii="Times New Roman CYR" w:hAnsi="Times New Roman CYR" w:cs="Times New Roman CYR"/>
          <w:sz w:val="28"/>
          <w:szCs w:val="28"/>
        </w:rPr>
        <w:t xml:space="preserve">8 </w:t>
      </w:r>
      <w:r w:rsidRPr="001C07E4">
        <w:rPr>
          <w:rFonts w:ascii="Times New Roman CYR" w:hAnsi="Times New Roman CYR" w:cs="Times New Roman CYR"/>
          <w:sz w:val="28"/>
          <w:szCs w:val="28"/>
        </w:rPr>
        <w:t>семестр 20</w:t>
      </w:r>
      <w:r>
        <w:rPr>
          <w:rFonts w:ascii="Times New Roman CYR" w:hAnsi="Times New Roman CYR" w:cs="Times New Roman CYR"/>
          <w:sz w:val="28"/>
          <w:szCs w:val="28"/>
        </w:rPr>
        <w:t>22</w:t>
      </w:r>
      <w:r w:rsidRPr="001C07E4">
        <w:rPr>
          <w:rFonts w:ascii="Times New Roman CYR" w:hAnsi="Times New Roman CYR" w:cs="Times New Roman CYR"/>
          <w:sz w:val="28"/>
          <w:szCs w:val="28"/>
        </w:rPr>
        <w:t>-202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Pr="001C07E4">
        <w:rPr>
          <w:rFonts w:ascii="Times New Roman CYR" w:hAnsi="Times New Roman CYR" w:cs="Times New Roman CYR"/>
          <w:sz w:val="28"/>
          <w:szCs w:val="28"/>
        </w:rPr>
        <w:t xml:space="preserve"> учебный год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Цель дисциплины:</w:t>
      </w:r>
      <w:r w:rsidRPr="001C07E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 xml:space="preserve">а) развитие общепрофессиональных компетенций: </w:t>
      </w:r>
    </w:p>
    <w:p w:rsidR="00B303C2" w:rsidRPr="001C07E4" w:rsidRDefault="00B303C2" w:rsidP="00D259A5">
      <w:pPr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>ОПК-6 –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Трудоемкость дисциплины: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28"/>
        <w:gridCol w:w="1080"/>
        <w:gridCol w:w="1196"/>
        <w:gridCol w:w="1197"/>
        <w:gridCol w:w="1196"/>
        <w:gridCol w:w="1197"/>
      </w:tblGrid>
      <w:tr w:rsidR="00B303C2" w:rsidRPr="001C07E4" w:rsidTr="008063BD">
        <w:tc>
          <w:tcPr>
            <w:tcW w:w="3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b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b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b/>
                <w:sz w:val="28"/>
                <w:szCs w:val="28"/>
              </w:rPr>
              <w:t>СРС</w:t>
            </w:r>
          </w:p>
        </w:tc>
      </w:tr>
      <w:tr w:rsidR="00B303C2" w:rsidRPr="001C07E4" w:rsidTr="008063BD">
        <w:tc>
          <w:tcPr>
            <w:tcW w:w="3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b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b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b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</w:p>
        </w:tc>
      </w:tr>
      <w:tr w:rsidR="00B303C2" w:rsidRPr="001C07E4" w:rsidTr="008063BD">
        <w:tc>
          <w:tcPr>
            <w:tcW w:w="3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21</w:t>
            </w:r>
          </w:p>
        </w:tc>
      </w:tr>
      <w:tr w:rsidR="00B303C2" w:rsidRPr="001C07E4" w:rsidTr="008063BD">
        <w:tc>
          <w:tcPr>
            <w:tcW w:w="3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07E4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C2" w:rsidRPr="001C07E4" w:rsidRDefault="00B303C2" w:rsidP="008063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21</w:t>
            </w:r>
          </w:p>
        </w:tc>
      </w:tr>
    </w:tbl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72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1C07E4">
        <w:rPr>
          <w:rFonts w:ascii="Times New Roman CYR" w:hAnsi="Times New Roman CYR" w:cs="Times New Roman CYR"/>
          <w:bCs/>
          <w:sz w:val="28"/>
          <w:szCs w:val="28"/>
        </w:rPr>
        <w:t>КРА – 0,1 часа, контроль – 0,9 часа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Критерии оценки: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 xml:space="preserve">«Отлично» </w:t>
      </w: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–</w:t>
      </w:r>
      <w:r w:rsidRPr="001C07E4">
        <w:rPr>
          <w:rFonts w:ascii="Times New Roman CYR" w:hAnsi="Times New Roman CYR" w:cs="Times New Roman CYR"/>
          <w:sz w:val="28"/>
          <w:szCs w:val="28"/>
        </w:rPr>
        <w:t xml:space="preserve"> от 91 до 100 баллов;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 xml:space="preserve">«Хорошо» </w:t>
      </w: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–</w:t>
      </w:r>
      <w:r w:rsidRPr="001C07E4">
        <w:rPr>
          <w:rFonts w:ascii="Times New Roman CYR" w:hAnsi="Times New Roman CYR" w:cs="Times New Roman CYR"/>
          <w:sz w:val="28"/>
          <w:szCs w:val="28"/>
        </w:rPr>
        <w:t xml:space="preserve"> от 71 до 90 баллов;</w:t>
      </w:r>
    </w:p>
    <w:p w:rsidR="00B303C2" w:rsidRPr="001C07E4" w:rsidRDefault="00B303C2" w:rsidP="00D259A5">
      <w:pPr>
        <w:autoSpaceDE w:val="0"/>
        <w:autoSpaceDN w:val="0"/>
        <w:adjustRightInd w:val="0"/>
        <w:spacing w:line="288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 xml:space="preserve">«Удовлетворительно» </w:t>
      </w: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–</w:t>
      </w:r>
      <w:r w:rsidRPr="001C07E4">
        <w:rPr>
          <w:rFonts w:ascii="Times New Roman CYR" w:hAnsi="Times New Roman CYR" w:cs="Times New Roman CYR"/>
          <w:sz w:val="28"/>
          <w:szCs w:val="28"/>
        </w:rPr>
        <w:t xml:space="preserve"> от 51 до 70 баллов;</w:t>
      </w:r>
    </w:p>
    <w:p w:rsidR="00B303C2" w:rsidRPr="001C07E4" w:rsidRDefault="00B303C2" w:rsidP="00D259A5">
      <w:pPr>
        <w:spacing w:line="288" w:lineRule="auto"/>
        <w:rPr>
          <w:rFonts w:ascii="Times New Roman CYR" w:hAnsi="Times New Roman CYR" w:cs="Times New Roman CYR"/>
          <w:sz w:val="28"/>
          <w:szCs w:val="28"/>
        </w:rPr>
      </w:pPr>
      <w:r w:rsidRPr="001C07E4">
        <w:rPr>
          <w:rFonts w:ascii="Times New Roman CYR" w:hAnsi="Times New Roman CYR" w:cs="Times New Roman CYR"/>
          <w:sz w:val="28"/>
          <w:szCs w:val="28"/>
        </w:rPr>
        <w:t xml:space="preserve">«Неудовлетворительно» </w:t>
      </w:r>
      <w:r w:rsidRPr="001C07E4">
        <w:rPr>
          <w:rFonts w:ascii="Times New Roman CYR" w:hAnsi="Times New Roman CYR" w:cs="Times New Roman CYR"/>
          <w:b/>
          <w:bCs/>
          <w:sz w:val="28"/>
          <w:szCs w:val="28"/>
        </w:rPr>
        <w:t>–</w:t>
      </w:r>
      <w:r w:rsidRPr="001C07E4">
        <w:rPr>
          <w:rFonts w:ascii="Times New Roman CYR" w:hAnsi="Times New Roman CYR" w:cs="Times New Roman CYR"/>
          <w:sz w:val="28"/>
          <w:szCs w:val="28"/>
        </w:rPr>
        <w:t xml:space="preserve"> от 0 до 50 баллов.</w:t>
      </w:r>
    </w:p>
    <w:p w:rsidR="00B303C2" w:rsidRPr="001C07E4" w:rsidRDefault="00B303C2" w:rsidP="00D259A5">
      <w:pPr>
        <w:ind w:firstLine="720"/>
        <w:jc w:val="both"/>
        <w:rPr>
          <w:b/>
          <w:sz w:val="28"/>
          <w:szCs w:val="28"/>
        </w:rPr>
      </w:pPr>
      <w:r w:rsidRPr="001C07E4">
        <w:rPr>
          <w:b/>
          <w:sz w:val="28"/>
          <w:szCs w:val="28"/>
        </w:rPr>
        <w:t>Контрольные точки по дисциплине</w:t>
      </w:r>
      <w:r w:rsidRPr="001C07E4">
        <w:rPr>
          <w:b/>
          <w:sz w:val="28"/>
          <w:szCs w:val="28"/>
          <w:vertAlign w:val="superscript"/>
        </w:rPr>
        <w:t>1</w:t>
      </w:r>
      <w:r w:rsidRPr="001C07E4">
        <w:rPr>
          <w:b/>
          <w:sz w:val="28"/>
          <w:szCs w:val="28"/>
        </w:rPr>
        <w:t>:</w:t>
      </w:r>
    </w:p>
    <w:p w:rsidR="00B303C2" w:rsidRPr="0053600A" w:rsidRDefault="00B303C2" w:rsidP="00D259A5">
      <w:pPr>
        <w:ind w:firstLine="720"/>
        <w:jc w:val="both"/>
        <w:rPr>
          <w:b/>
          <w:sz w:val="28"/>
          <w:szCs w:val="28"/>
        </w:rPr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5" o:spid="_x0000_s1026" type="#_x0000_t87" style="position:absolute;left:0;text-align:left;margin-left:-25pt;margin-top:18.5pt;width:20pt;height:50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7"/>
        <w:gridCol w:w="1522"/>
        <w:gridCol w:w="1630"/>
        <w:gridCol w:w="1471"/>
        <w:gridCol w:w="1553"/>
        <w:gridCol w:w="1768"/>
      </w:tblGrid>
      <w:tr w:rsidR="00B303C2" w:rsidRPr="0053600A" w:rsidTr="008063BD">
        <w:trPr>
          <w:trHeight w:val="320"/>
        </w:trPr>
        <w:tc>
          <w:tcPr>
            <w:tcW w:w="1647" w:type="dxa"/>
            <w:vMerge w:val="restart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  <w:p w:rsidR="00B303C2" w:rsidRPr="00D61E5D" w:rsidRDefault="00B303C2" w:rsidP="008063BD">
            <w:pPr>
              <w:spacing w:line="288" w:lineRule="auto"/>
              <w:jc w:val="both"/>
              <w:rPr>
                <w:b/>
                <w:sz w:val="20"/>
              </w:rPr>
            </w:pPr>
            <w:r w:rsidRPr="00D61E5D">
              <w:rPr>
                <w:b/>
                <w:sz w:val="20"/>
              </w:rPr>
              <w:t>Вся дисциплина в семестре 100 %</w:t>
            </w:r>
          </w:p>
        </w:tc>
        <w:tc>
          <w:tcPr>
            <w:tcW w:w="1553" w:type="dxa"/>
            <w:vMerge w:val="restart"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sz w:val="20"/>
              </w:rPr>
            </w:pPr>
            <w:r>
              <w:rPr>
                <w:noProof/>
              </w:rPr>
              <w:pict>
                <v:shape id="Левая фигурная скобка 4" o:spid="_x0000_s1027" type="#_x0000_t87" style="position:absolute;margin-left:58.5pt;margin-top:.2pt;width:10pt;height:35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"/>
              </w:pict>
            </w:r>
          </w:p>
          <w:p w:rsidR="00B303C2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b/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b/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b/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b/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b/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b/>
                <w:sz w:val="20"/>
              </w:rPr>
            </w:pPr>
          </w:p>
          <w:p w:rsidR="00B303C2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b/>
                <w:sz w:val="20"/>
              </w:rPr>
              <w:t>Работа в семестре</w:t>
            </w:r>
            <w:r w:rsidRPr="0053600A">
              <w:rPr>
                <w:sz w:val="20"/>
              </w:rPr>
              <w:t xml:space="preserve"> 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>70 %</w:t>
            </w:r>
          </w:p>
        </w:tc>
        <w:tc>
          <w:tcPr>
            <w:tcW w:w="166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КТ (процент КТ, дата КТ)</w:t>
            </w: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100% КТ приходится на:</w:t>
            </w:r>
            <w:r w:rsidRPr="0053600A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b/>
                <w:sz w:val="20"/>
                <w:vertAlign w:val="superscript"/>
              </w:rPr>
            </w:pPr>
            <w:r w:rsidRPr="0053600A">
              <w:rPr>
                <w:b/>
                <w:sz w:val="20"/>
              </w:rPr>
              <w:t>Распределение % освоения по виду занятий</w:t>
            </w:r>
            <w:r w:rsidRPr="0053600A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Что оценивается</w:t>
            </w:r>
          </w:p>
        </w:tc>
      </w:tr>
      <w:tr w:rsidR="00B303C2" w:rsidRPr="0053600A" w:rsidTr="008063BD">
        <w:trPr>
          <w:trHeight w:val="138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 w:val="restart"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>
              <w:rPr>
                <w:noProof/>
              </w:rPr>
              <w:pict>
                <v:shape id="Левая фигурная скобка 3" o:spid="_x0000_s1028" type="#_x0000_t87" style="position:absolute;margin-left:62.35pt;margin-top:-.3pt;width:10.2pt;height:19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"/>
              </w:pict>
            </w:r>
            <w:r w:rsidRPr="0053600A">
              <w:rPr>
                <w:sz w:val="20"/>
              </w:rPr>
              <w:t xml:space="preserve">КТ № 1 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>
              <w:rPr>
                <w:sz w:val="20"/>
              </w:rPr>
              <w:t>35</w:t>
            </w:r>
            <w:r w:rsidRPr="0053600A">
              <w:rPr>
                <w:sz w:val="20"/>
              </w:rPr>
              <w:t xml:space="preserve"> % </w:t>
            </w:r>
            <w:r>
              <w:rPr>
                <w:sz w:val="20"/>
              </w:rPr>
              <w:br/>
            </w:r>
            <w:r w:rsidRPr="0053600A">
              <w:rPr>
                <w:sz w:val="20"/>
              </w:rPr>
              <w:t>(</w:t>
            </w:r>
            <w:r>
              <w:rPr>
                <w:b/>
                <w:sz w:val="20"/>
              </w:rPr>
              <w:t>4</w:t>
            </w:r>
            <w:r w:rsidRPr="0053600A">
              <w:rPr>
                <w:b/>
                <w:sz w:val="20"/>
              </w:rPr>
              <w:t xml:space="preserve"> неделя</w:t>
            </w:r>
            <w:r w:rsidRPr="0053600A">
              <w:rPr>
                <w:sz w:val="20"/>
              </w:rPr>
              <w:t>)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 xml:space="preserve">100% 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 xml:space="preserve">КТ1 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>это:</w:t>
            </w: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Лек.</w:t>
            </w:r>
          </w:p>
        </w:tc>
        <w:tc>
          <w:tcPr>
            <w:tcW w:w="1443" w:type="dxa"/>
          </w:tcPr>
          <w:p w:rsidR="00B303C2" w:rsidRPr="00CB7741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 w:rsidRPr="00CB7741">
              <w:rPr>
                <w:sz w:val="20"/>
              </w:rPr>
              <w:t>10</w:t>
            </w:r>
            <w:r>
              <w:rPr>
                <w:sz w:val="20"/>
              </w:rPr>
              <w:t>%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  <w:vertAlign w:val="superscript"/>
              </w:rPr>
            </w:pPr>
            <w:r w:rsidRPr="0053600A">
              <w:rPr>
                <w:sz w:val="20"/>
              </w:rPr>
              <w:t>Посещение и активная работа на занятиях.</w:t>
            </w:r>
          </w:p>
        </w:tc>
      </w:tr>
      <w:tr w:rsidR="00B303C2" w:rsidRPr="0053600A" w:rsidTr="008063BD">
        <w:trPr>
          <w:trHeight w:val="562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Пр.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53600A">
              <w:rPr>
                <w:sz w:val="20"/>
              </w:rPr>
              <w:t>0%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  <w:vertAlign w:val="superscript"/>
              </w:rPr>
            </w:pPr>
            <w:r w:rsidRPr="0053600A">
              <w:rPr>
                <w:sz w:val="20"/>
              </w:rPr>
              <w:t>Посещение и активная работа на занятиях.</w:t>
            </w:r>
          </w:p>
        </w:tc>
      </w:tr>
      <w:tr w:rsidR="00B303C2" w:rsidRPr="0053600A" w:rsidTr="008063BD">
        <w:trPr>
          <w:trHeight w:val="86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Лаб.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 w:rsidRPr="0053600A">
              <w:rPr>
                <w:b/>
                <w:sz w:val="20"/>
              </w:rPr>
              <w:t>0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 w:rsidRPr="0053600A">
              <w:rPr>
                <w:b/>
                <w:sz w:val="20"/>
              </w:rPr>
              <w:t>–</w:t>
            </w:r>
          </w:p>
        </w:tc>
      </w:tr>
      <w:tr w:rsidR="00B303C2" w:rsidRPr="0053600A" w:rsidTr="008063BD">
        <w:trPr>
          <w:trHeight w:val="562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Др.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Pr="0053600A">
              <w:rPr>
                <w:sz w:val="20"/>
              </w:rPr>
              <w:t>0%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Представление проработанных материалов из библиотечного фонда БГПУ им. М. Акмуллы</w:t>
            </w:r>
            <w:r>
              <w:rPr>
                <w:sz w:val="20"/>
              </w:rPr>
              <w:t xml:space="preserve"> (СРС).</w:t>
            </w:r>
          </w:p>
        </w:tc>
      </w:tr>
      <w:tr w:rsidR="00B303C2" w:rsidRPr="0053600A" w:rsidTr="008063BD">
        <w:trPr>
          <w:trHeight w:val="248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 w:val="restart"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>
              <w:rPr>
                <w:noProof/>
              </w:rPr>
              <w:pict>
                <v:shape id="Левая фигурная скобка 2" o:spid="_x0000_s1029" type="#_x0000_t87" style="position:absolute;margin-left:61.95pt;margin-top:2.5pt;width:10.6pt;height:146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0mtuAIAAE0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" adj=",10805"/>
              </w:pict>
            </w:r>
            <w:r w:rsidRPr="0053600A">
              <w:rPr>
                <w:sz w:val="20"/>
              </w:rPr>
              <w:t xml:space="preserve">КТ № 2. </w:t>
            </w:r>
            <w:r>
              <w:rPr>
                <w:sz w:val="20"/>
              </w:rPr>
              <w:t>35</w:t>
            </w:r>
            <w:r w:rsidRPr="0053600A">
              <w:rPr>
                <w:sz w:val="20"/>
              </w:rPr>
              <w:t>%</w:t>
            </w:r>
            <w:r>
              <w:rPr>
                <w:sz w:val="20"/>
              </w:rPr>
              <w:br/>
            </w:r>
            <w:r w:rsidRPr="0053600A">
              <w:rPr>
                <w:sz w:val="20"/>
              </w:rPr>
              <w:t xml:space="preserve"> (</w:t>
            </w:r>
            <w:r>
              <w:rPr>
                <w:b/>
                <w:sz w:val="20"/>
              </w:rPr>
              <w:t>8</w:t>
            </w:r>
            <w:r w:rsidRPr="0053600A">
              <w:rPr>
                <w:b/>
                <w:sz w:val="20"/>
              </w:rPr>
              <w:t xml:space="preserve"> неделя</w:t>
            </w:r>
            <w:r w:rsidRPr="0053600A">
              <w:rPr>
                <w:sz w:val="20"/>
              </w:rPr>
              <w:t xml:space="preserve">) 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 xml:space="preserve">100% КТ2 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>это:</w:t>
            </w: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Лек.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 w:rsidRPr="0053600A">
              <w:rPr>
                <w:b/>
                <w:sz w:val="20"/>
              </w:rPr>
              <w:t>0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b/>
                <w:sz w:val="20"/>
              </w:rPr>
              <w:t>–</w:t>
            </w:r>
          </w:p>
        </w:tc>
      </w:tr>
      <w:tr w:rsidR="00B303C2" w:rsidRPr="0053600A" w:rsidTr="008063BD">
        <w:trPr>
          <w:trHeight w:val="180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Пр.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53600A">
              <w:rPr>
                <w:sz w:val="20"/>
              </w:rPr>
              <w:t>0%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Посещение и активная работа на занятиях.</w:t>
            </w:r>
          </w:p>
        </w:tc>
      </w:tr>
      <w:tr w:rsidR="00B303C2" w:rsidRPr="0053600A" w:rsidTr="008063BD">
        <w:trPr>
          <w:trHeight w:val="78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Лаб.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 w:rsidRPr="0053600A">
              <w:rPr>
                <w:b/>
                <w:sz w:val="20"/>
              </w:rPr>
              <w:t>0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b/>
                <w:sz w:val="20"/>
              </w:rPr>
              <w:t>–</w:t>
            </w:r>
          </w:p>
        </w:tc>
      </w:tr>
      <w:tr w:rsidR="00B303C2" w:rsidRPr="0053600A" w:rsidTr="008063BD">
        <w:trPr>
          <w:trHeight w:val="78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Др.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Pr="0053600A">
              <w:rPr>
                <w:sz w:val="20"/>
              </w:rPr>
              <w:t>0%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Выполненные задания по учебной, научной работе студента, педагогической технике</w:t>
            </w:r>
            <w:r>
              <w:rPr>
                <w:sz w:val="20"/>
              </w:rPr>
              <w:t xml:space="preserve"> (СРС).</w:t>
            </w:r>
          </w:p>
        </w:tc>
      </w:tr>
      <w:tr w:rsidR="00B303C2" w:rsidRPr="0053600A" w:rsidTr="008063BD">
        <w:trPr>
          <w:trHeight w:val="81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 w:val="restart"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b/>
                <w:sz w:val="20"/>
              </w:rPr>
              <w:t>ФПА</w:t>
            </w:r>
            <w:r w:rsidRPr="0053600A">
              <w:rPr>
                <w:b/>
                <w:sz w:val="20"/>
                <w:vertAlign w:val="superscript"/>
              </w:rPr>
              <w:t>4</w:t>
            </w:r>
            <w:r w:rsidRPr="0053600A">
              <w:rPr>
                <w:sz w:val="20"/>
              </w:rPr>
              <w:t xml:space="preserve"> 30 %</w:t>
            </w:r>
          </w:p>
        </w:tc>
        <w:tc>
          <w:tcPr>
            <w:tcW w:w="1663" w:type="dxa"/>
            <w:vMerge w:val="restart"/>
          </w:tcPr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>
              <w:rPr>
                <w:noProof/>
              </w:rPr>
              <w:pict>
                <v:shape id="Левая фигурная скобка 1" o:spid="_x0000_s1030" type="#_x0000_t87" style="position:absolute;margin-left:61.95pt;margin-top:1pt;width:15.4pt;height:9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"/>
              </w:pict>
            </w:r>
            <w:r w:rsidRPr="0053600A">
              <w:rPr>
                <w:sz w:val="20"/>
              </w:rPr>
              <w:t>КТ № 3. 30% (</w:t>
            </w:r>
            <w:r w:rsidRPr="0053600A">
              <w:rPr>
                <w:b/>
                <w:sz w:val="20"/>
              </w:rPr>
              <w:t>зачетная неделя</w:t>
            </w:r>
            <w:r w:rsidRPr="0053600A">
              <w:rPr>
                <w:sz w:val="20"/>
              </w:rPr>
              <w:t xml:space="preserve">) 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>100% КТ3</w:t>
            </w:r>
          </w:p>
          <w:p w:rsidR="00B303C2" w:rsidRPr="0053600A" w:rsidRDefault="00B303C2" w:rsidP="008063BD">
            <w:pPr>
              <w:spacing w:line="288" w:lineRule="auto"/>
              <w:rPr>
                <w:sz w:val="20"/>
              </w:rPr>
            </w:pPr>
            <w:r w:rsidRPr="0053600A">
              <w:rPr>
                <w:sz w:val="20"/>
              </w:rPr>
              <w:t>это:</w:t>
            </w: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Лек.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0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–</w:t>
            </w:r>
          </w:p>
        </w:tc>
      </w:tr>
      <w:tr w:rsidR="00B303C2" w:rsidRPr="0053600A" w:rsidTr="008063BD">
        <w:trPr>
          <w:trHeight w:val="78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Пр.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0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–</w:t>
            </w:r>
          </w:p>
        </w:tc>
      </w:tr>
      <w:tr w:rsidR="00B303C2" w:rsidRPr="0053600A" w:rsidTr="008063BD">
        <w:trPr>
          <w:trHeight w:val="78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Лаб.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0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b/>
                <w:sz w:val="20"/>
              </w:rPr>
            </w:pPr>
            <w:r w:rsidRPr="0053600A">
              <w:rPr>
                <w:b/>
                <w:sz w:val="20"/>
              </w:rPr>
              <w:t>–</w:t>
            </w:r>
          </w:p>
        </w:tc>
      </w:tr>
      <w:tr w:rsidR="00B303C2" w:rsidRPr="0053600A" w:rsidTr="008063BD">
        <w:trPr>
          <w:trHeight w:val="78"/>
        </w:trPr>
        <w:tc>
          <w:tcPr>
            <w:tcW w:w="1647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553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663" w:type="dxa"/>
            <w:vMerge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1483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sz w:val="20"/>
              </w:rPr>
            </w:pPr>
            <w:r w:rsidRPr="0053600A">
              <w:rPr>
                <w:sz w:val="20"/>
              </w:rPr>
              <w:t>Др.</w:t>
            </w:r>
          </w:p>
        </w:tc>
        <w:tc>
          <w:tcPr>
            <w:tcW w:w="1443" w:type="dxa"/>
          </w:tcPr>
          <w:p w:rsidR="00B303C2" w:rsidRPr="0053600A" w:rsidRDefault="00B303C2" w:rsidP="008063BD">
            <w:pPr>
              <w:spacing w:line="288" w:lineRule="auto"/>
              <w:jc w:val="center"/>
              <w:rPr>
                <w:sz w:val="20"/>
              </w:rPr>
            </w:pPr>
            <w:r w:rsidRPr="0053600A">
              <w:rPr>
                <w:sz w:val="20"/>
              </w:rPr>
              <w:t>100%</w:t>
            </w:r>
          </w:p>
        </w:tc>
        <w:tc>
          <w:tcPr>
            <w:tcW w:w="1781" w:type="dxa"/>
          </w:tcPr>
          <w:p w:rsidR="00B303C2" w:rsidRPr="0053600A" w:rsidRDefault="00B303C2" w:rsidP="008063BD">
            <w:pPr>
              <w:spacing w:line="288" w:lineRule="auto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Защита п</w:t>
            </w:r>
            <w:r w:rsidRPr="0053600A">
              <w:rPr>
                <w:sz w:val="20"/>
              </w:rPr>
              <w:t>ортфолио по дисциплине за  семестр</w:t>
            </w:r>
          </w:p>
        </w:tc>
      </w:tr>
    </w:tbl>
    <w:p w:rsidR="00B303C2" w:rsidRPr="0053600A" w:rsidRDefault="00B303C2" w:rsidP="00D259A5">
      <w:pPr>
        <w:ind w:firstLine="720"/>
        <w:jc w:val="both"/>
        <w:rPr>
          <w:b/>
          <w:sz w:val="28"/>
          <w:szCs w:val="28"/>
        </w:rPr>
      </w:pPr>
    </w:p>
    <w:p w:rsidR="00B303C2" w:rsidRPr="0053600A" w:rsidRDefault="00B303C2" w:rsidP="00D259A5">
      <w:pPr>
        <w:ind w:firstLine="720"/>
        <w:jc w:val="both"/>
        <w:rPr>
          <w:b/>
          <w:sz w:val="28"/>
          <w:szCs w:val="28"/>
        </w:rPr>
      </w:pPr>
    </w:p>
    <w:p w:rsidR="00B303C2" w:rsidRPr="0053600A" w:rsidRDefault="00B303C2" w:rsidP="00D259A5">
      <w:pPr>
        <w:ind w:firstLine="720"/>
        <w:jc w:val="both"/>
        <w:rPr>
          <w:b/>
          <w:sz w:val="28"/>
          <w:szCs w:val="28"/>
        </w:rPr>
      </w:pPr>
    </w:p>
    <w:p w:rsidR="00B303C2" w:rsidRPr="0053600A" w:rsidRDefault="00B303C2" w:rsidP="00D259A5">
      <w:pPr>
        <w:ind w:firstLine="720"/>
        <w:jc w:val="both"/>
        <w:rPr>
          <w:sz w:val="28"/>
          <w:szCs w:val="28"/>
        </w:rPr>
      </w:pPr>
    </w:p>
    <w:p w:rsidR="00B303C2" w:rsidRPr="001C07E4" w:rsidRDefault="00B303C2" w:rsidP="00D259A5">
      <w:pPr>
        <w:jc w:val="center"/>
        <w:rPr>
          <w:b/>
          <w:sz w:val="28"/>
          <w:szCs w:val="28"/>
        </w:rPr>
      </w:pPr>
      <w:r w:rsidRPr="001C07E4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                           Шафикова А.А.</w:t>
      </w:r>
    </w:p>
    <w:p w:rsidR="00B303C2" w:rsidRPr="00D61E5D" w:rsidRDefault="00B303C2" w:rsidP="00D259A5">
      <w:pPr>
        <w:ind w:firstLine="720"/>
        <w:jc w:val="both"/>
        <w:rPr>
          <w:vertAlign w:val="superscript"/>
        </w:rPr>
      </w:pPr>
      <w:r w:rsidRPr="00D61E5D">
        <w:rPr>
          <w:vertAlign w:val="superscript"/>
        </w:rPr>
        <w:t xml:space="preserve">                                                         </w:t>
      </w:r>
      <w:r>
        <w:rPr>
          <w:vertAlign w:val="superscript"/>
        </w:rPr>
        <w:t xml:space="preserve">                                    </w:t>
      </w:r>
    </w:p>
    <w:p w:rsidR="00B303C2" w:rsidRDefault="00B303C2"/>
    <w:p w:rsidR="00B303C2" w:rsidRDefault="00B303C2"/>
    <w:p w:rsidR="00B303C2" w:rsidRDefault="00B303C2"/>
    <w:p w:rsidR="00B303C2" w:rsidRDefault="00B303C2"/>
    <w:sectPr w:rsidR="00B303C2" w:rsidSect="00536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724"/>
    <w:rsid w:val="00002A1F"/>
    <w:rsid w:val="00081EEF"/>
    <w:rsid w:val="001C07E4"/>
    <w:rsid w:val="001C1ACB"/>
    <w:rsid w:val="00201312"/>
    <w:rsid w:val="00434063"/>
    <w:rsid w:val="00486401"/>
    <w:rsid w:val="004A40BE"/>
    <w:rsid w:val="0053600A"/>
    <w:rsid w:val="00536176"/>
    <w:rsid w:val="005663E6"/>
    <w:rsid w:val="006B0AC1"/>
    <w:rsid w:val="00751402"/>
    <w:rsid w:val="008063BD"/>
    <w:rsid w:val="00813518"/>
    <w:rsid w:val="00865981"/>
    <w:rsid w:val="008A0724"/>
    <w:rsid w:val="00904092"/>
    <w:rsid w:val="00943FDE"/>
    <w:rsid w:val="009F0FA2"/>
    <w:rsid w:val="00A06D26"/>
    <w:rsid w:val="00A31CCE"/>
    <w:rsid w:val="00AD07ED"/>
    <w:rsid w:val="00B303C2"/>
    <w:rsid w:val="00BB6485"/>
    <w:rsid w:val="00C63388"/>
    <w:rsid w:val="00CB7741"/>
    <w:rsid w:val="00D259A5"/>
    <w:rsid w:val="00D5125A"/>
    <w:rsid w:val="00D61E5D"/>
    <w:rsid w:val="00EA65B0"/>
    <w:rsid w:val="00F01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303</Words>
  <Characters>1728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Гость</cp:lastModifiedBy>
  <cp:revision>6</cp:revision>
  <dcterms:created xsi:type="dcterms:W3CDTF">2020-08-17T19:23:00Z</dcterms:created>
  <dcterms:modified xsi:type="dcterms:W3CDTF">2022-11-09T05:06:00Z</dcterms:modified>
</cp:coreProperties>
</file>